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>Vocabulary… USA Learns Web Site</w:t>
      </w:r>
    </w:p>
    <w:p w:rsidR="006562EB" w:rsidRPr="006E13DF" w:rsidRDefault="004A539D" w:rsidP="00384E4B">
      <w:pPr>
        <w:rPr>
          <w:rFonts w:ascii="Arial" w:hAnsi="Arial" w:cs="Arial"/>
        </w:rPr>
      </w:pPr>
      <w:r w:rsidRPr="004A539D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014C74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Page 2 </w:t>
            </w:r>
            <w:r w:rsidR="009C654F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r w:rsidR="000121A2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www.usalearns.org</w:t>
            </w:r>
          </w:p>
          <w:p w:rsidR="009C654F" w:rsidRPr="00504A65" w:rsidRDefault="009C3DEB" w:rsidP="009C654F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Web site or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014C7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bargain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budget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caution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festive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fraud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predict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retail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secure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tradition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014C74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014C74" w:rsidRPr="009C3DEB" w:rsidRDefault="00014C74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014C74" w:rsidRPr="00014C74" w:rsidRDefault="00014C74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014C74">
              <w:rPr>
                <w:rFonts w:ascii="Times New Roman" w:hAnsi="Times New Roman"/>
                <w:color w:val="000000"/>
              </w:rPr>
              <w:t>Web site</w:t>
            </w:r>
          </w:p>
        </w:tc>
        <w:tc>
          <w:tcPr>
            <w:tcW w:w="6693" w:type="dxa"/>
          </w:tcPr>
          <w:p w:rsidR="00014C74" w:rsidRPr="009C3DEB" w:rsidRDefault="00014C74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4C74" w:rsidRDefault="00014C74" w:rsidP="00814CB4">
      <w:r>
        <w:separator/>
      </w:r>
    </w:p>
  </w:endnote>
  <w:endnote w:type="continuationSeparator" w:id="1">
    <w:p w:rsidR="00014C74" w:rsidRDefault="00014C74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4C74" w:rsidRDefault="00014C74" w:rsidP="00814CB4">
      <w:r>
        <w:separator/>
      </w:r>
    </w:p>
  </w:footnote>
  <w:footnote w:type="continuationSeparator" w:id="1">
    <w:p w:rsidR="00014C74" w:rsidRDefault="00014C74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 xml:space="preserve">Lesson </w:t>
    </w:r>
    <w:r w:rsidR="00014C74">
      <w:rPr>
        <w:rFonts w:ascii="Times New Roman" w:hAnsi="Times New Roman"/>
        <w:color w:val="4F6228" w:themeColor="accent3" w:themeShade="80"/>
        <w:sz w:val="32"/>
        <w:szCs w:val="32"/>
      </w:rPr>
      <w:t>18 Personal Finance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1746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4C74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1871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539D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USAlearns.vocabulary.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USAlearns.vocabulary. template</Template>
  <TotalTime>1</TotalTime>
  <Pages>1</Pages>
  <Words>62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2009-05-31T20:22:00Z</dcterms:created>
  <dcterms:modified xsi:type="dcterms:W3CDTF">2009-05-31T20:23:00Z</dcterms:modified>
</cp:coreProperties>
</file>